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E1CEF" w14:textId="77777777" w:rsidR="00174E48" w:rsidRDefault="00174E48" w:rsidP="00174E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OSET</w:t>
      </w:r>
      <w:r>
        <w:rPr>
          <w:rFonts w:ascii="Times New Roman" w:hAnsi="Times New Roman" w:cs="Times New Roman"/>
        </w:rPr>
        <w:t xml:space="preserve">      (fl.1484)</w:t>
      </w:r>
    </w:p>
    <w:p w14:paraId="5048DDEE" w14:textId="77777777" w:rsidR="00174E48" w:rsidRDefault="00174E48" w:rsidP="00174E48">
      <w:pPr>
        <w:rPr>
          <w:rFonts w:ascii="Times New Roman" w:hAnsi="Times New Roman" w:cs="Times New Roman"/>
        </w:rPr>
      </w:pPr>
    </w:p>
    <w:p w14:paraId="1676DCE3" w14:textId="77777777" w:rsidR="00174E48" w:rsidRDefault="00174E48" w:rsidP="00174E48">
      <w:pPr>
        <w:rPr>
          <w:rFonts w:ascii="Times New Roman" w:hAnsi="Times New Roman" w:cs="Times New Roman"/>
        </w:rPr>
      </w:pPr>
    </w:p>
    <w:p w14:paraId="5348A343" w14:textId="77777777" w:rsidR="00205100" w:rsidRDefault="00205100" w:rsidP="00205100">
      <w:pPr>
        <w:pStyle w:val="NoSpacing"/>
      </w:pPr>
      <w:r>
        <w:tab/>
        <w:t>1483</w:t>
      </w:r>
      <w:r>
        <w:tab/>
        <w:t>He made a plaint of trespass and taking a bag of money and other goods against</w:t>
      </w:r>
    </w:p>
    <w:p w14:paraId="24AC2166" w14:textId="77777777" w:rsidR="00205100" w:rsidRDefault="00205100" w:rsidP="00205100">
      <w:pPr>
        <w:pStyle w:val="NoSpacing"/>
      </w:pPr>
      <w:r>
        <w:tab/>
      </w:r>
      <w:r>
        <w:tab/>
        <w:t>Anthony Jawyn of Exeter(q.v.) and his wife, Joan(q.v.).</w:t>
      </w:r>
    </w:p>
    <w:p w14:paraId="597AB398" w14:textId="267E6856" w:rsidR="00205100" w:rsidRDefault="00205100" w:rsidP="0020510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6904B9BE" w14:textId="77777777" w:rsidR="00174E48" w:rsidRDefault="00174E48" w:rsidP="00174E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against Anthony Unknown of</w:t>
      </w:r>
    </w:p>
    <w:p w14:paraId="7556A096" w14:textId="77777777" w:rsidR="00174E48" w:rsidRDefault="00174E48" w:rsidP="00174E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Exeter(q.v.) and his wife, Joan(q.v.).</w:t>
      </w:r>
    </w:p>
    <w:p w14:paraId="175B9048" w14:textId="77777777" w:rsidR="00174E48" w:rsidRDefault="00174E48" w:rsidP="00174E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BAE250" w14:textId="77777777" w:rsidR="00174E48" w:rsidRDefault="00174E48" w:rsidP="00174E48">
      <w:pPr>
        <w:rPr>
          <w:rFonts w:ascii="Times New Roman" w:hAnsi="Times New Roman" w:cs="Times New Roman"/>
        </w:rPr>
      </w:pPr>
    </w:p>
    <w:p w14:paraId="5288EDD4" w14:textId="77777777" w:rsidR="00174E48" w:rsidRDefault="00174E48" w:rsidP="00174E48">
      <w:pPr>
        <w:rPr>
          <w:rFonts w:ascii="Times New Roman" w:hAnsi="Times New Roman" w:cs="Times New Roman"/>
        </w:rPr>
      </w:pPr>
    </w:p>
    <w:p w14:paraId="6A18C4E4" w14:textId="77777777" w:rsidR="00174E48" w:rsidRDefault="00174E48" w:rsidP="00174E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August 2018</w:t>
      </w:r>
    </w:p>
    <w:p w14:paraId="6449844E" w14:textId="212C8C50" w:rsidR="00205100" w:rsidRPr="00665878" w:rsidRDefault="00205100" w:rsidP="00174E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9 June 2023</w:t>
      </w:r>
    </w:p>
    <w:p w14:paraId="534647BA" w14:textId="77777777" w:rsidR="006B2F86" w:rsidRPr="00E71FC3" w:rsidRDefault="00205100" w:rsidP="00E71FC3">
      <w:pPr>
        <w:pStyle w:val="NoSpacing"/>
      </w:pPr>
    </w:p>
    <w:sectPr w:rsidR="006B2F86" w:rsidRPr="00E71FC3" w:rsidSect="00205100">
      <w:footerReference w:type="default" r:id="rId8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7C4C7" w14:textId="77777777" w:rsidR="00174E48" w:rsidRDefault="00174E48" w:rsidP="00E71FC3">
      <w:r>
        <w:separator/>
      </w:r>
    </w:p>
  </w:endnote>
  <w:endnote w:type="continuationSeparator" w:id="0">
    <w:p w14:paraId="4910B6E2" w14:textId="77777777" w:rsidR="00174E48" w:rsidRDefault="00174E4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95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A9622" w14:textId="77777777" w:rsidR="00174E48" w:rsidRDefault="00174E48" w:rsidP="00E71FC3">
      <w:r>
        <w:separator/>
      </w:r>
    </w:p>
  </w:footnote>
  <w:footnote w:type="continuationSeparator" w:id="0">
    <w:p w14:paraId="3888CF21" w14:textId="77777777" w:rsidR="00174E48" w:rsidRDefault="00174E4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E48"/>
    <w:rsid w:val="00174E48"/>
    <w:rsid w:val="001A7C09"/>
    <w:rsid w:val="0020510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49E24"/>
  <w15:chartTrackingRefBased/>
  <w15:docId w15:val="{286C1163-96D4-46ED-8DBD-601AAE583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E4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74E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2018-09-18T18:51:00Z</dcterms:created>
  <dcterms:modified xsi:type="dcterms:W3CDTF">2023-06-09T15:06:00Z</dcterms:modified>
</cp:coreProperties>
</file>